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080B74C8" w14:textId="77777777" w:rsidR="005E026F" w:rsidRDefault="005E026F" w:rsidP="005E026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Številka: 4301-0092/2024</w:t>
      </w:r>
    </w:p>
    <w:p w14:paraId="3A8BD66D" w14:textId="77777777" w:rsidR="005E026F" w:rsidRDefault="005E026F" w:rsidP="005E026F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  <w:rFonts w:ascii="Arial" w:hAnsi="Arial" w:cs="Arial"/>
          <w:sz w:val="22"/>
          <w:szCs w:val="22"/>
        </w:rPr>
        <w:t>JN BR: 2024-429</w:t>
      </w:r>
    </w:p>
    <w:p w14:paraId="0C836CE3" w14:textId="51978E85" w:rsidR="001F0BA2" w:rsidRPr="001F0BA2" w:rsidRDefault="001F0BA2" w:rsidP="6262D4F0">
      <w:pPr>
        <w:spacing w:before="120"/>
        <w:jc w:val="center"/>
        <w:rPr>
          <w:rFonts w:cs="Arial"/>
          <w:b/>
          <w:bCs/>
        </w:rPr>
      </w:pPr>
      <w:r w:rsidRPr="6262D4F0">
        <w:rPr>
          <w:rFonts w:cs="Arial"/>
          <w:b/>
          <w:bCs/>
        </w:rPr>
        <w:t xml:space="preserve">IZJAVA </w:t>
      </w:r>
      <w:r w:rsidR="002657A7" w:rsidRPr="6262D4F0">
        <w:rPr>
          <w:rFonts w:cs="Arial"/>
          <w:b/>
          <w:bCs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  <w:bookmarkStart w:id="0" w:name="_GoBack"/>
      <w:bookmarkEnd w:id="0"/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161DC481" w14:textId="1512E43D" w:rsidR="006A257F" w:rsidRDefault="006A257F" w:rsidP="006A257F">
      <w:pPr>
        <w:tabs>
          <w:tab w:val="left" w:pos="142"/>
        </w:tabs>
        <w:jc w:val="both"/>
        <w:rPr>
          <w:rFonts w:cs="Arial"/>
        </w:rPr>
      </w:pPr>
      <w:r w:rsidRPr="006A257F">
        <w:rPr>
          <w:rFonts w:cs="Arial"/>
        </w:rPr>
        <w:t>Izjavljamo, da nismo bili pravnomočno kaznovani za prekršek iz 72. člena Zakona o državnih blagovnih rezervah ter da nimamo neizpolnjenih obveznosti do naročnika dalj kot trideset dni (Uradni list RS, št. 23/2024).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4C3E8D69" w14:textId="77777777" w:rsidR="006A257F" w:rsidRDefault="006A257F" w:rsidP="00A90BAF">
      <w:pPr>
        <w:tabs>
          <w:tab w:val="left" w:pos="142"/>
        </w:tabs>
        <w:jc w:val="both"/>
        <w:rPr>
          <w:rFonts w:cs="Arial"/>
        </w:rPr>
      </w:pPr>
    </w:p>
    <w:p w14:paraId="73CE09DA" w14:textId="77777777" w:rsidR="006A257F" w:rsidRDefault="006A257F" w:rsidP="00A90BAF">
      <w:pPr>
        <w:tabs>
          <w:tab w:val="left" w:pos="142"/>
        </w:tabs>
        <w:jc w:val="both"/>
        <w:rPr>
          <w:rFonts w:cs="Arial"/>
        </w:rPr>
      </w:pPr>
    </w:p>
    <w:p w14:paraId="7E51FAE8" w14:textId="77777777" w:rsidR="006A257F" w:rsidRDefault="006A257F" w:rsidP="00A90BAF">
      <w:pPr>
        <w:tabs>
          <w:tab w:val="left" w:pos="142"/>
        </w:tabs>
        <w:jc w:val="both"/>
        <w:rPr>
          <w:rFonts w:cs="Arial"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1042" w14:textId="77777777" w:rsidR="00C273F9" w:rsidRDefault="00C273F9">
      <w:r>
        <w:separator/>
      </w:r>
    </w:p>
  </w:endnote>
  <w:endnote w:type="continuationSeparator" w:id="0">
    <w:p w14:paraId="3FE5907F" w14:textId="77777777" w:rsidR="00C273F9" w:rsidRDefault="00C2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05AC36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D3C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D3C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3C2D8" w14:textId="77777777" w:rsidR="00C273F9" w:rsidRDefault="00C273F9">
      <w:r>
        <w:separator/>
      </w:r>
    </w:p>
  </w:footnote>
  <w:footnote w:type="continuationSeparator" w:id="0">
    <w:p w14:paraId="0ABD8668" w14:textId="77777777" w:rsidR="00C273F9" w:rsidRDefault="00C2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4A27EF64" w:rsidR="00C0552D" w:rsidRPr="005D6367" w:rsidRDefault="00CF42EF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F0F99"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026F"/>
    <w:rsid w:val="005E6866"/>
    <w:rsid w:val="005E7E0B"/>
    <w:rsid w:val="005F0F99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A257F"/>
    <w:rsid w:val="006B2A2B"/>
    <w:rsid w:val="006D3C46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B79A2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B33D8"/>
    <w:rsid w:val="00CC21C8"/>
    <w:rsid w:val="00CD61B2"/>
    <w:rsid w:val="00CD636A"/>
    <w:rsid w:val="00CD7808"/>
    <w:rsid w:val="00CF12FC"/>
    <w:rsid w:val="00CF42EF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BA988F1"/>
    <w:rsid w:val="1744EAB8"/>
    <w:rsid w:val="1AAF5707"/>
    <w:rsid w:val="37528AF8"/>
    <w:rsid w:val="4C8277C6"/>
    <w:rsid w:val="5CE0F04D"/>
    <w:rsid w:val="5ED794D7"/>
    <w:rsid w:val="6262D4F0"/>
    <w:rsid w:val="719FC9B4"/>
    <w:rsid w:val="7807243F"/>
    <w:rsid w:val="7AD5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  <w:style w:type="paragraph" w:customStyle="1" w:styleId="paragraph">
    <w:name w:val="paragraph"/>
    <w:basedOn w:val="Navaden"/>
    <w:rsid w:val="005E026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rivzetapisavaodstavka"/>
    <w:rsid w:val="005E0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6a4cc071-bd85-44c5-acc7-68a9b922d49c"/>
    <ds:schemaRef ds:uri="68c5f5d4-aadc-499c-975b-051170a396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7EBAF5-F37C-4355-9552-78A4D8EC0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E8C04F-411B-47D6-B373-011F5D0B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134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14</cp:revision>
  <cp:lastPrinted>2024-12-17T07:55:00Z</cp:lastPrinted>
  <dcterms:created xsi:type="dcterms:W3CDTF">2023-05-23T13:20:00Z</dcterms:created>
  <dcterms:modified xsi:type="dcterms:W3CDTF">2024-12-17T07:55:00Z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